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29B2C" w14:textId="77777777" w:rsidR="00381658" w:rsidRDefault="00381658" w:rsidP="00381658">
      <w:pPr>
        <w:pStyle w:val="NoSpacing"/>
      </w:pPr>
      <w:r>
        <w:rPr>
          <w:u w:val="single"/>
        </w:rPr>
        <w:t>Hammett CLEGGE</w:t>
      </w:r>
      <w:r>
        <w:t xml:space="preserve">    </w:t>
      </w:r>
      <w:proofErr w:type="gramStart"/>
      <w:r>
        <w:t xml:space="preserve">   (</w:t>
      </w:r>
      <w:proofErr w:type="gramEnd"/>
      <w:r>
        <w:t>fl.1488)</w:t>
      </w:r>
    </w:p>
    <w:p w14:paraId="7A97B090" w14:textId="77777777" w:rsidR="00381658" w:rsidRDefault="00381658" w:rsidP="00381658">
      <w:pPr>
        <w:pStyle w:val="NoSpacing"/>
      </w:pPr>
      <w:r>
        <w:t>King’s servant.</w:t>
      </w:r>
    </w:p>
    <w:p w14:paraId="285D6C64" w14:textId="77777777" w:rsidR="00381658" w:rsidRDefault="00381658" w:rsidP="00381658">
      <w:pPr>
        <w:pStyle w:val="NoSpacing"/>
      </w:pPr>
    </w:p>
    <w:p w14:paraId="2313F758" w14:textId="77777777" w:rsidR="00381658" w:rsidRDefault="00381658" w:rsidP="00381658">
      <w:pPr>
        <w:pStyle w:val="NoSpacing"/>
      </w:pPr>
    </w:p>
    <w:p w14:paraId="5004BB97" w14:textId="77777777" w:rsidR="00381658" w:rsidRDefault="00381658" w:rsidP="00381658">
      <w:pPr>
        <w:pStyle w:val="NoSpacing"/>
      </w:pPr>
      <w:r>
        <w:t xml:space="preserve">  5 Feb.1488</w:t>
      </w:r>
      <w:r>
        <w:tab/>
        <w:t>He was granted for life the office of ranger of the forest of Shotton,</w:t>
      </w:r>
    </w:p>
    <w:p w14:paraId="609D7AC7" w14:textId="77777777" w:rsidR="00381658" w:rsidRDefault="00381658" w:rsidP="00381658">
      <w:pPr>
        <w:pStyle w:val="NoSpacing"/>
      </w:pPr>
      <w:r>
        <w:tab/>
      </w:r>
      <w:r>
        <w:tab/>
      </w:r>
      <w:proofErr w:type="spellStart"/>
      <w:r>
        <w:t>Stowood</w:t>
      </w:r>
      <w:proofErr w:type="spellEnd"/>
      <w:r>
        <w:t xml:space="preserve"> and </w:t>
      </w:r>
      <w:proofErr w:type="spellStart"/>
      <w:r>
        <w:t>Burnwood</w:t>
      </w:r>
      <w:proofErr w:type="spellEnd"/>
      <w:r>
        <w:t>, Oxfordshire.</w:t>
      </w:r>
    </w:p>
    <w:p w14:paraId="147C05DA" w14:textId="77777777" w:rsidR="00381658" w:rsidRDefault="00381658" w:rsidP="00381658">
      <w:pPr>
        <w:pStyle w:val="NoSpacing"/>
      </w:pPr>
      <w:r>
        <w:tab/>
      </w:r>
      <w:r>
        <w:tab/>
        <w:t>(C.P.R. 1485-94 p.297)</w:t>
      </w:r>
    </w:p>
    <w:p w14:paraId="74F942B3" w14:textId="77777777" w:rsidR="00381658" w:rsidRDefault="00381658" w:rsidP="00381658">
      <w:pPr>
        <w:pStyle w:val="NoSpacing"/>
      </w:pPr>
    </w:p>
    <w:p w14:paraId="1980CA4F" w14:textId="77777777" w:rsidR="00381658" w:rsidRDefault="00381658" w:rsidP="00381658">
      <w:pPr>
        <w:pStyle w:val="NoSpacing"/>
      </w:pPr>
    </w:p>
    <w:p w14:paraId="7CDE0725" w14:textId="77777777" w:rsidR="00381658" w:rsidRDefault="00381658" w:rsidP="00381658">
      <w:pPr>
        <w:pStyle w:val="NoSpacing"/>
      </w:pPr>
      <w:r>
        <w:t>10 August 2024</w:t>
      </w:r>
    </w:p>
    <w:p w14:paraId="69FBA76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6ACBA" w14:textId="77777777" w:rsidR="00381658" w:rsidRDefault="00381658" w:rsidP="009139A6">
      <w:r>
        <w:separator/>
      </w:r>
    </w:p>
  </w:endnote>
  <w:endnote w:type="continuationSeparator" w:id="0">
    <w:p w14:paraId="326FF0F6" w14:textId="77777777" w:rsidR="00381658" w:rsidRDefault="003816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7C621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883D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FE9E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13350" w14:textId="77777777" w:rsidR="00381658" w:rsidRDefault="00381658" w:rsidP="009139A6">
      <w:r>
        <w:separator/>
      </w:r>
    </w:p>
  </w:footnote>
  <w:footnote w:type="continuationSeparator" w:id="0">
    <w:p w14:paraId="389ECAB2" w14:textId="77777777" w:rsidR="00381658" w:rsidRDefault="003816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199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883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470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658"/>
    <w:rsid w:val="000666E0"/>
    <w:rsid w:val="002510B7"/>
    <w:rsid w:val="00270799"/>
    <w:rsid w:val="00381658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DC880"/>
  <w15:chartTrackingRefBased/>
  <w15:docId w15:val="{D432D8DC-FA47-4D2C-A480-5310DFC7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2024-08-31T07:19:00Z</dcterms:created>
  <dcterms:modified xsi:type="dcterms:W3CDTF">2024-08-31T07:20:00Z</dcterms:modified>
</cp:coreProperties>
</file>